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8DAC" w14:textId="77777777" w:rsidR="00B268D1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RYCHARDS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62CA1F4" w14:textId="77777777" w:rsidR="00B268D1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4DD666" w14:textId="77777777" w:rsidR="00B268D1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6C8D7" w14:textId="77777777" w:rsidR="00B268D1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Ilchester, Somerset,</w:t>
      </w:r>
    </w:p>
    <w:p w14:paraId="1CF3CC61" w14:textId="77777777" w:rsidR="00B268D1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Dodyngton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FF46AC5" w14:textId="77777777" w:rsidR="00B268D1" w:rsidRDefault="00B268D1" w:rsidP="00B268D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EB0F6FB" w14:textId="77777777" w:rsidR="00B268D1" w:rsidRDefault="00B268D1" w:rsidP="00B268D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p.9)</w:t>
      </w:r>
    </w:p>
    <w:p w14:paraId="15FFFF36" w14:textId="77777777" w:rsidR="00B268D1" w:rsidRDefault="00B268D1" w:rsidP="00B268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8EE7032" w14:textId="77777777" w:rsidR="00B268D1" w:rsidRDefault="00B268D1" w:rsidP="00B268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E52DCC6" w14:textId="77777777" w:rsidR="00B268D1" w:rsidRPr="00B6683B" w:rsidRDefault="00B268D1" w:rsidP="00B268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July 2021</w:t>
      </w:r>
    </w:p>
    <w:p w14:paraId="6807ABDC" w14:textId="1BEC4AA9" w:rsidR="00BA00AB" w:rsidRPr="00B268D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268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CE06" w14:textId="77777777" w:rsidR="00B268D1" w:rsidRDefault="00B268D1" w:rsidP="009139A6">
      <w:r>
        <w:separator/>
      </w:r>
    </w:p>
  </w:endnote>
  <w:endnote w:type="continuationSeparator" w:id="0">
    <w:p w14:paraId="53BA2B7A" w14:textId="77777777" w:rsidR="00B268D1" w:rsidRDefault="00B268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F7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4F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85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90824" w14:textId="77777777" w:rsidR="00B268D1" w:rsidRDefault="00B268D1" w:rsidP="009139A6">
      <w:r>
        <w:separator/>
      </w:r>
    </w:p>
  </w:footnote>
  <w:footnote w:type="continuationSeparator" w:id="0">
    <w:p w14:paraId="2CB79ADE" w14:textId="77777777" w:rsidR="00B268D1" w:rsidRDefault="00B268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C7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9D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229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8D1"/>
    <w:rsid w:val="000666E0"/>
    <w:rsid w:val="002510B7"/>
    <w:rsid w:val="005C130B"/>
    <w:rsid w:val="00826F5C"/>
    <w:rsid w:val="009139A6"/>
    <w:rsid w:val="009448BB"/>
    <w:rsid w:val="00A3176C"/>
    <w:rsid w:val="00AE65F8"/>
    <w:rsid w:val="00B268D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703B"/>
  <w15:chartTrackingRefBased/>
  <w15:docId w15:val="{115B3232-8517-45DC-8FF8-A5DFE6F5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2021-07-02T19:14:00Z</dcterms:created>
  <dcterms:modified xsi:type="dcterms:W3CDTF">2021-07-02T19:14:00Z</dcterms:modified>
</cp:coreProperties>
</file>